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958" w:rsidRDefault="003F1958" w:rsidP="003F1958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Roger DEKE</w:t>
      </w:r>
      <w:r>
        <w:rPr>
          <w:rFonts w:ascii="Times New Roman" w:eastAsia="Calibri" w:hAnsi="Times New Roman" w:cs="Times New Roman"/>
        </w:rPr>
        <w:t xml:space="preserve">      (fl.1484)</w:t>
      </w:r>
    </w:p>
    <w:p w:rsidR="003F1958" w:rsidRDefault="003F1958" w:rsidP="003F1958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of Southwold, Suffolk. Yeoman.</w:t>
      </w:r>
    </w:p>
    <w:p w:rsidR="003F1958" w:rsidRDefault="003F1958" w:rsidP="003F1958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</w:p>
    <w:p w:rsidR="003F1958" w:rsidRDefault="003F1958" w:rsidP="003F1958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</w:p>
    <w:p w:rsidR="003F1958" w:rsidRDefault="003F1958" w:rsidP="003F1958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>Robert Bysshop of Southwold(q.v.) brought a plaint of debt against him,</w:t>
      </w:r>
    </w:p>
    <w:p w:rsidR="003F1958" w:rsidRDefault="003F1958" w:rsidP="003F1958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John Frank of Easton Bavents(q.v.) and John Phelip of Easton Bavents(q.v.).</w:t>
      </w:r>
    </w:p>
    <w:p w:rsidR="003F1958" w:rsidRDefault="003F1958" w:rsidP="003F1958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(http://aalt.law.uh.edu/Indices/CP40Indices/CP40no883Pl.htm )</w:t>
      </w:r>
    </w:p>
    <w:p w:rsidR="003F1958" w:rsidRDefault="003F1958" w:rsidP="003F1958">
      <w:pPr>
        <w:rPr>
          <w:rFonts w:ascii="Times New Roman" w:eastAsia="Calibri" w:hAnsi="Times New Roman" w:cs="Times New Roman"/>
        </w:rPr>
      </w:pPr>
    </w:p>
    <w:p w:rsidR="003F1958" w:rsidRDefault="003F1958" w:rsidP="003F1958">
      <w:pPr>
        <w:rPr>
          <w:rFonts w:ascii="Times New Roman" w:eastAsia="Calibri" w:hAnsi="Times New Roman" w:cs="Times New Roman"/>
        </w:rPr>
      </w:pPr>
    </w:p>
    <w:p w:rsidR="003F1958" w:rsidRDefault="003F1958" w:rsidP="003F1958">
      <w:pPr>
        <w:tabs>
          <w:tab w:val="left" w:pos="720"/>
          <w:tab w:val="left" w:pos="1440"/>
          <w:tab w:val="left" w:pos="1965"/>
        </w:tabs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20 May 2017</w:t>
      </w:r>
    </w:p>
    <w:p w:rsidR="006B2F86" w:rsidRPr="00E71FC3" w:rsidRDefault="003F1958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1958" w:rsidRDefault="003F1958" w:rsidP="00E71FC3">
      <w:r>
        <w:separator/>
      </w:r>
    </w:p>
  </w:endnote>
  <w:endnote w:type="continuationSeparator" w:id="0">
    <w:p w:rsidR="003F1958" w:rsidRDefault="003F1958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1958" w:rsidRDefault="003F1958" w:rsidP="00E71FC3">
      <w:r>
        <w:separator/>
      </w:r>
    </w:p>
  </w:footnote>
  <w:footnote w:type="continuationSeparator" w:id="0">
    <w:p w:rsidR="003F1958" w:rsidRDefault="003F1958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1958"/>
    <w:rsid w:val="001A7C09"/>
    <w:rsid w:val="003F1958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0EB9C6"/>
  <w15:chartTrackingRefBased/>
  <w15:docId w15:val="{380A3367-4F75-4510-A058-7C9C10574F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F1958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43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2017-05-21T20:26:00Z</dcterms:created>
  <dcterms:modified xsi:type="dcterms:W3CDTF">2017-05-21T20:27:00Z</dcterms:modified>
</cp:coreProperties>
</file>